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4A3C6E" w14:textId="18F48BD8" w:rsidR="001349D7" w:rsidRDefault="003B1071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AF02017" wp14:editId="4B3059DF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BFD2159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8F547EC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34D4F47D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68B42B63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62F155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5F773A59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7C066456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0C9C7CD1" w14:textId="77777777" w:rsidTr="00643899">
        <w:trPr>
          <w:cantSplit/>
        </w:trPr>
        <w:tc>
          <w:tcPr>
            <w:tcW w:w="4644" w:type="dxa"/>
            <w:vMerge w:val="restart"/>
          </w:tcPr>
          <w:p w14:paraId="1C4428B0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7DD99BB6" w14:textId="77777777" w:rsidR="00643899" w:rsidRDefault="00643899" w:rsidP="00643899"/>
        </w:tc>
        <w:tc>
          <w:tcPr>
            <w:tcW w:w="3969" w:type="dxa"/>
          </w:tcPr>
          <w:p w14:paraId="203782AA" w14:textId="56924944" w:rsidR="00643899" w:rsidRDefault="00643899" w:rsidP="001B0DDD">
            <w:r>
              <w:t>20</w:t>
            </w:r>
            <w:r w:rsidR="00404FE0">
              <w:t>2</w:t>
            </w:r>
            <w:r w:rsidR="00F66FF2">
              <w:t>6</w:t>
            </w:r>
            <w:r>
              <w:t>-</w:t>
            </w:r>
            <w:r w:rsidR="00F66FF2">
              <w:t>01</w:t>
            </w:r>
            <w:r>
              <w:t>-</w:t>
            </w:r>
            <w:r w:rsidR="00F66FF2">
              <w:t>15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F66FF2">
              <w:t>40</w:t>
            </w:r>
          </w:p>
        </w:tc>
      </w:tr>
      <w:tr w:rsidR="00643899" w14:paraId="740004F3" w14:textId="77777777" w:rsidTr="00643899">
        <w:trPr>
          <w:cantSplit/>
        </w:trPr>
        <w:tc>
          <w:tcPr>
            <w:tcW w:w="4644" w:type="dxa"/>
            <w:vMerge/>
          </w:tcPr>
          <w:p w14:paraId="6A6D1538" w14:textId="77777777" w:rsidR="00643899" w:rsidRDefault="00643899" w:rsidP="00643899"/>
        </w:tc>
        <w:tc>
          <w:tcPr>
            <w:tcW w:w="1276" w:type="dxa"/>
            <w:vMerge/>
          </w:tcPr>
          <w:p w14:paraId="75D4077E" w14:textId="77777777" w:rsidR="00643899" w:rsidRDefault="00643899" w:rsidP="00643899"/>
        </w:tc>
        <w:tc>
          <w:tcPr>
            <w:tcW w:w="3969" w:type="dxa"/>
          </w:tcPr>
          <w:p w14:paraId="62305A2B" w14:textId="77777777" w:rsidR="00643899" w:rsidRDefault="00643899" w:rsidP="00643899">
            <w:r>
              <w:t xml:space="preserve"> </w:t>
            </w:r>
          </w:p>
        </w:tc>
      </w:tr>
    </w:tbl>
    <w:p w14:paraId="3FCADC9B" w14:textId="77777777" w:rsidR="00643899" w:rsidRDefault="00643899" w:rsidP="00643899">
      <w:pPr>
        <w:rPr>
          <w:b/>
          <w:sz w:val="28"/>
          <w:szCs w:val="28"/>
        </w:rPr>
      </w:pPr>
    </w:p>
    <w:p w14:paraId="647E09BD" w14:textId="77777777" w:rsidR="00643899" w:rsidRDefault="00643899" w:rsidP="00643899">
      <w:pPr>
        <w:ind w:left="-360"/>
        <w:jc w:val="both"/>
      </w:pPr>
      <w:r>
        <w:t xml:space="preserve"> </w:t>
      </w:r>
    </w:p>
    <w:p w14:paraId="524872EC" w14:textId="15FC16A9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>dėl Biudžeto vykdymo ataskaitų</w:t>
      </w:r>
      <w:r w:rsidR="00FC0C68">
        <w:rPr>
          <w:b/>
          <w:caps/>
        </w:rPr>
        <w:t xml:space="preserve"> pateikimo</w:t>
      </w:r>
      <w:r w:rsidR="001B0DDD">
        <w:rPr>
          <w:b/>
          <w:caps/>
        </w:rPr>
        <w:t xml:space="preserve"> už 202</w:t>
      </w:r>
      <w:r w:rsidR="001C56F7">
        <w:rPr>
          <w:b/>
          <w:caps/>
        </w:rPr>
        <w:t>5</w:t>
      </w:r>
      <w:r w:rsidR="001B0DDD">
        <w:rPr>
          <w:b/>
          <w:caps/>
        </w:rPr>
        <w:t xml:space="preserve"> metų</w:t>
      </w:r>
      <w:r w:rsidR="00FC0C68">
        <w:rPr>
          <w:b/>
          <w:caps/>
        </w:rPr>
        <w:t xml:space="preserve"> </w:t>
      </w:r>
      <w:r w:rsidR="003E626A">
        <w:rPr>
          <w:b/>
          <w:caps/>
        </w:rPr>
        <w:t>I</w:t>
      </w:r>
      <w:r w:rsidR="00F66FF2">
        <w:rPr>
          <w:b/>
          <w:caps/>
        </w:rPr>
        <w:t>V</w:t>
      </w:r>
      <w:r w:rsidR="00FC0C68">
        <w:rPr>
          <w:b/>
          <w:caps/>
        </w:rPr>
        <w:t xml:space="preserve"> ketvirtį</w:t>
      </w:r>
      <w:r w:rsidR="00C11148">
        <w:rPr>
          <w:b/>
          <w:caps/>
        </w:rPr>
        <w:t xml:space="preserve"> </w:t>
      </w:r>
    </w:p>
    <w:p w14:paraId="406DAAB7" w14:textId="77777777" w:rsidR="00C11148" w:rsidRDefault="00C11148" w:rsidP="00C11148">
      <w:pPr>
        <w:ind w:left="-360"/>
        <w:jc w:val="both"/>
      </w:pPr>
      <w:r>
        <w:t xml:space="preserve"> </w:t>
      </w:r>
    </w:p>
    <w:p w14:paraId="4A3B064C" w14:textId="77777777" w:rsidR="00C11148" w:rsidRDefault="00C11148" w:rsidP="00C11148">
      <w:pPr>
        <w:ind w:left="-360"/>
        <w:jc w:val="both"/>
      </w:pPr>
    </w:p>
    <w:p w14:paraId="556D66F4" w14:textId="77777777" w:rsidR="00C11148" w:rsidRDefault="00C11148" w:rsidP="00C11148">
      <w:pPr>
        <w:ind w:left="-360"/>
        <w:jc w:val="both"/>
      </w:pPr>
    </w:p>
    <w:p w14:paraId="3E79FE57" w14:textId="1E362F22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2025 metų I</w:t>
      </w:r>
      <w:r w:rsidR="00F66FF2">
        <w:t>V</w:t>
      </w:r>
      <w:r>
        <w:t xml:space="preserve"> ketvirčio  biudžeto vykdymo ataskaitas.</w:t>
      </w:r>
    </w:p>
    <w:p w14:paraId="691F2253" w14:textId="77777777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6A74B85F" w14:textId="2591EED3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Biudžeto išlaidų sąmatos vykdymo 2025 m. </w:t>
      </w:r>
      <w:r w:rsidR="00F66FF2">
        <w:t>gruodžio</w:t>
      </w:r>
      <w:r>
        <w:t xml:space="preserve"> 3</w:t>
      </w:r>
      <w:r w:rsidR="00F66FF2">
        <w:t>1</w:t>
      </w:r>
      <w:r>
        <w:t xml:space="preserve"> d. ataskaita, 1</w:t>
      </w:r>
      <w:r w:rsidR="002A54FC">
        <w:t>3</w:t>
      </w:r>
      <w:r>
        <w:t xml:space="preserve"> lapų, 1 egz.</w:t>
      </w:r>
    </w:p>
    <w:p w14:paraId="1AD1F5C5" w14:textId="0E949DDC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Ataskaitų rinkinio aiškinamasis raštas 2025 m. </w:t>
      </w:r>
      <w:r w:rsidR="00F66FF2">
        <w:t>gruodžio</w:t>
      </w:r>
      <w:r>
        <w:t xml:space="preserve"> 3</w:t>
      </w:r>
      <w:r w:rsidR="00F66FF2">
        <w:t>1</w:t>
      </w:r>
      <w:r>
        <w:t xml:space="preserve"> d., 2 lapai, 1 egz.</w:t>
      </w:r>
    </w:p>
    <w:p w14:paraId="03CE5791" w14:textId="59B30863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2025 m. </w:t>
      </w:r>
      <w:r w:rsidR="00F66FF2">
        <w:t>gruodžio</w:t>
      </w:r>
      <w:r>
        <w:t xml:space="preserve"> 3</w:t>
      </w:r>
      <w:r w:rsidR="00F66FF2">
        <w:t>1</w:t>
      </w:r>
      <w:r>
        <w:t xml:space="preserve"> d. duomenis, 1 lapas, 1 egz.</w:t>
      </w:r>
    </w:p>
    <w:p w14:paraId="11C33416" w14:textId="77777777" w:rsidR="00C11148" w:rsidRDefault="00C11148" w:rsidP="00C11148">
      <w:pPr>
        <w:ind w:left="-360" w:firstLine="360"/>
      </w:pPr>
    </w:p>
    <w:p w14:paraId="08B1ED36" w14:textId="77777777" w:rsidR="00643899" w:rsidRDefault="00643899" w:rsidP="00C11148">
      <w:pPr>
        <w:jc w:val="both"/>
      </w:pPr>
      <w:r>
        <w:t xml:space="preserve">                </w:t>
      </w:r>
    </w:p>
    <w:p w14:paraId="2CE5F374" w14:textId="77777777" w:rsidR="00643899" w:rsidRDefault="00643899" w:rsidP="00643899">
      <w:pPr>
        <w:ind w:left="-360" w:firstLine="360"/>
      </w:pPr>
    </w:p>
    <w:p w14:paraId="0CB983E2" w14:textId="77777777" w:rsidR="00643899" w:rsidRDefault="00643899" w:rsidP="00643899">
      <w:pPr>
        <w:ind w:left="-360" w:firstLine="360"/>
      </w:pPr>
    </w:p>
    <w:p w14:paraId="4405274E" w14:textId="77777777" w:rsidR="00643899" w:rsidRDefault="00643899" w:rsidP="00643899">
      <w:pPr>
        <w:ind w:left="-360" w:firstLine="360"/>
      </w:pPr>
    </w:p>
    <w:p w14:paraId="6495A4EF" w14:textId="2984FDA0" w:rsidR="00643899" w:rsidRPr="00A71451" w:rsidRDefault="00A71451" w:rsidP="001C56F7">
      <w:pPr>
        <w:tabs>
          <w:tab w:val="left" w:pos="8490"/>
        </w:tabs>
        <w:suppressAutoHyphens w:val="0"/>
      </w:pPr>
      <w:r w:rsidRPr="00A71451">
        <w:rPr>
          <w:lang w:eastAsia="en-US"/>
        </w:rPr>
        <w:t>S</w:t>
      </w:r>
      <w:r w:rsidR="001C56F7">
        <w:rPr>
          <w:lang w:eastAsia="en-US"/>
        </w:rPr>
        <w:t>eniūnijos s</w:t>
      </w:r>
      <w:r w:rsidRPr="00A71451">
        <w:rPr>
          <w:lang w:eastAsia="en-US"/>
        </w:rPr>
        <w:t>eniūn</w:t>
      </w:r>
      <w:r w:rsidR="00562D20">
        <w:rPr>
          <w:lang w:eastAsia="en-US"/>
        </w:rPr>
        <w:t xml:space="preserve">ė                        </w:t>
      </w:r>
      <w:r w:rsidRPr="00A71451">
        <w:rPr>
          <w:lang w:eastAsia="lt-LT"/>
        </w:rPr>
        <w:t xml:space="preserve">                   </w:t>
      </w:r>
      <w:r>
        <w:rPr>
          <w:lang w:eastAsia="lt-LT"/>
        </w:rPr>
        <w:t xml:space="preserve">        </w:t>
      </w:r>
      <w:r w:rsidR="001C56F7">
        <w:rPr>
          <w:lang w:eastAsia="lt-LT"/>
        </w:rPr>
        <w:t xml:space="preserve">                        </w:t>
      </w:r>
      <w:r>
        <w:rPr>
          <w:lang w:eastAsia="lt-LT"/>
        </w:rPr>
        <w:t xml:space="preserve">  </w:t>
      </w:r>
      <w:r w:rsidRPr="00A71451">
        <w:rPr>
          <w:lang w:eastAsia="lt-LT"/>
        </w:rPr>
        <w:t xml:space="preserve">               </w:t>
      </w:r>
      <w:r w:rsidR="00562D20">
        <w:rPr>
          <w:lang w:eastAsia="lt-LT"/>
        </w:rPr>
        <w:t>Aurelija Markutytė</w:t>
      </w:r>
    </w:p>
    <w:p w14:paraId="5BE5530B" w14:textId="77777777" w:rsidR="00643899" w:rsidRDefault="00643899" w:rsidP="00643899">
      <w:pPr>
        <w:ind w:left="-360" w:firstLine="360"/>
      </w:pPr>
    </w:p>
    <w:p w14:paraId="07AFAE42" w14:textId="77777777" w:rsidR="00643899" w:rsidRDefault="00643899" w:rsidP="00643899">
      <w:pPr>
        <w:ind w:left="-360" w:firstLine="360"/>
      </w:pPr>
    </w:p>
    <w:p w14:paraId="79BCC49C" w14:textId="77777777" w:rsidR="00643899" w:rsidRDefault="00643899" w:rsidP="00643899">
      <w:pPr>
        <w:ind w:left="-360" w:firstLine="360"/>
      </w:pPr>
    </w:p>
    <w:p w14:paraId="59CF7C12" w14:textId="77777777" w:rsidR="00643899" w:rsidRDefault="00643899" w:rsidP="00643899">
      <w:pPr>
        <w:ind w:left="-360" w:firstLine="360"/>
      </w:pPr>
    </w:p>
    <w:p w14:paraId="07D7B1DC" w14:textId="77777777" w:rsidR="00643899" w:rsidRDefault="00643899" w:rsidP="00643899">
      <w:pPr>
        <w:ind w:left="-360" w:firstLine="360"/>
      </w:pPr>
    </w:p>
    <w:p w14:paraId="78CEE6F0" w14:textId="77777777" w:rsidR="00AD73FA" w:rsidRDefault="00AD73FA" w:rsidP="00643899">
      <w:pPr>
        <w:ind w:left="-360" w:firstLine="360"/>
      </w:pPr>
    </w:p>
    <w:p w14:paraId="347E70DC" w14:textId="77777777" w:rsidR="008537D5" w:rsidRDefault="008537D5" w:rsidP="00643899">
      <w:pPr>
        <w:ind w:left="-360" w:firstLine="360"/>
      </w:pPr>
    </w:p>
    <w:p w14:paraId="71BC8282" w14:textId="77777777" w:rsidR="00FC0C68" w:rsidRDefault="00FC0C68" w:rsidP="00643899">
      <w:pPr>
        <w:ind w:left="-360" w:firstLine="360"/>
      </w:pPr>
    </w:p>
    <w:p w14:paraId="67E7A637" w14:textId="77777777" w:rsidR="00FC0C68" w:rsidRDefault="00FC0C68" w:rsidP="00643899">
      <w:pPr>
        <w:ind w:left="-360" w:firstLine="360"/>
      </w:pPr>
    </w:p>
    <w:p w14:paraId="3CE088E3" w14:textId="77777777" w:rsidR="00FC0C68" w:rsidRDefault="00FC0C68" w:rsidP="00643899">
      <w:pPr>
        <w:ind w:left="-360" w:firstLine="360"/>
      </w:pPr>
    </w:p>
    <w:p w14:paraId="0CF03E71" w14:textId="77777777" w:rsidR="00FC0C68" w:rsidRDefault="00FC0C68" w:rsidP="00643899">
      <w:pPr>
        <w:ind w:left="-360" w:firstLine="360"/>
      </w:pPr>
    </w:p>
    <w:p w14:paraId="21B3E799" w14:textId="77777777" w:rsidR="008B0FB5" w:rsidRDefault="008B0FB5" w:rsidP="00643899">
      <w:pPr>
        <w:ind w:left="-360" w:firstLine="360"/>
      </w:pPr>
    </w:p>
    <w:p w14:paraId="0DC8A5D6" w14:textId="77777777" w:rsidR="008B0FB5" w:rsidRDefault="008B0FB5" w:rsidP="00643899">
      <w:pPr>
        <w:ind w:left="-360" w:firstLine="360"/>
      </w:pPr>
    </w:p>
    <w:p w14:paraId="658EC0A2" w14:textId="5F341FA2" w:rsidR="00AD73FA" w:rsidRDefault="00AD73FA" w:rsidP="00643899">
      <w:pPr>
        <w:ind w:left="-360" w:firstLine="360"/>
      </w:pPr>
    </w:p>
    <w:p w14:paraId="57EB68B0" w14:textId="77777777" w:rsidR="001C56F7" w:rsidRDefault="001C56F7" w:rsidP="00643899">
      <w:pPr>
        <w:ind w:left="-360" w:firstLine="360"/>
      </w:pPr>
    </w:p>
    <w:p w14:paraId="3080E20A" w14:textId="77777777" w:rsidR="001B0DDD" w:rsidRDefault="001B0DDD" w:rsidP="00643899">
      <w:pPr>
        <w:ind w:left="-360" w:firstLine="360"/>
      </w:pPr>
    </w:p>
    <w:p w14:paraId="5B6C75A5" w14:textId="3411E889" w:rsidR="001B0DDD" w:rsidRDefault="001B0DDD" w:rsidP="00643899">
      <w:pPr>
        <w:ind w:left="-360" w:firstLine="360"/>
      </w:pPr>
    </w:p>
    <w:p w14:paraId="2E129694" w14:textId="77777777" w:rsidR="008D3795" w:rsidRDefault="008D3795" w:rsidP="00643899">
      <w:pPr>
        <w:ind w:left="-360" w:firstLine="360"/>
      </w:pPr>
    </w:p>
    <w:p w14:paraId="6AEA16E0" w14:textId="77777777" w:rsidR="001B0DDD" w:rsidRDefault="001B0DDD" w:rsidP="00643899">
      <w:pPr>
        <w:ind w:left="-360" w:firstLine="360"/>
      </w:pPr>
    </w:p>
    <w:p w14:paraId="317C8AB5" w14:textId="77777777" w:rsidR="00272F73" w:rsidRDefault="00272F73" w:rsidP="00643899">
      <w:pPr>
        <w:ind w:left="-360" w:firstLine="360"/>
      </w:pPr>
    </w:p>
    <w:p w14:paraId="2A3268ED" w14:textId="40E5E7E4" w:rsidR="001349D7" w:rsidRDefault="00E340BA" w:rsidP="00E340BA">
      <w:pPr>
        <w:ind w:left="-360" w:firstLine="360"/>
        <w:rPr>
          <w:i/>
          <w:iCs/>
        </w:rPr>
      </w:pPr>
      <w:r>
        <w:t>. Lešinskienė, tel. 8-658-34219, el. p. e.lesinskiene</w:t>
      </w:r>
      <w:r>
        <w:rPr>
          <w:lang w:val="en-US"/>
        </w:rPr>
        <w:t>@</w:t>
      </w:r>
      <w:r>
        <w:t>pasvalys.lt</w:t>
      </w:r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96E2E"/>
    <w:rsid w:val="000A509F"/>
    <w:rsid w:val="00107331"/>
    <w:rsid w:val="001349D7"/>
    <w:rsid w:val="00196BDA"/>
    <w:rsid w:val="001B0DDD"/>
    <w:rsid w:val="001C56F7"/>
    <w:rsid w:val="00272F73"/>
    <w:rsid w:val="002A54FC"/>
    <w:rsid w:val="00350A86"/>
    <w:rsid w:val="00357AF1"/>
    <w:rsid w:val="003961D6"/>
    <w:rsid w:val="003B1071"/>
    <w:rsid w:val="003E626A"/>
    <w:rsid w:val="00404FE0"/>
    <w:rsid w:val="004F07FC"/>
    <w:rsid w:val="005539F8"/>
    <w:rsid w:val="00562D20"/>
    <w:rsid w:val="005F48B4"/>
    <w:rsid w:val="0061297D"/>
    <w:rsid w:val="00615858"/>
    <w:rsid w:val="0064157D"/>
    <w:rsid w:val="00643899"/>
    <w:rsid w:val="00696AC1"/>
    <w:rsid w:val="006E2ABD"/>
    <w:rsid w:val="00826375"/>
    <w:rsid w:val="00827777"/>
    <w:rsid w:val="008537D5"/>
    <w:rsid w:val="008543FE"/>
    <w:rsid w:val="008567B2"/>
    <w:rsid w:val="0087200F"/>
    <w:rsid w:val="008B0FB5"/>
    <w:rsid w:val="008B3A76"/>
    <w:rsid w:val="008D0992"/>
    <w:rsid w:val="008D3795"/>
    <w:rsid w:val="00994754"/>
    <w:rsid w:val="00996C38"/>
    <w:rsid w:val="00A41EB1"/>
    <w:rsid w:val="00A71451"/>
    <w:rsid w:val="00A97587"/>
    <w:rsid w:val="00AC57D8"/>
    <w:rsid w:val="00AD73FA"/>
    <w:rsid w:val="00B76C03"/>
    <w:rsid w:val="00BB252A"/>
    <w:rsid w:val="00BF4672"/>
    <w:rsid w:val="00C11148"/>
    <w:rsid w:val="00C23B5C"/>
    <w:rsid w:val="00CE4A89"/>
    <w:rsid w:val="00CF20DB"/>
    <w:rsid w:val="00DF37EB"/>
    <w:rsid w:val="00E340BA"/>
    <w:rsid w:val="00F66FF2"/>
    <w:rsid w:val="00FC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0042D6"/>
  <w15:chartTrackingRefBased/>
  <w15:docId w15:val="{9D0169AC-583F-4F85-876F-D9B3E43C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186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1144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18</cp:revision>
  <cp:lastPrinted>2023-04-12T12:23:00Z</cp:lastPrinted>
  <dcterms:created xsi:type="dcterms:W3CDTF">2023-04-12T10:30:00Z</dcterms:created>
  <dcterms:modified xsi:type="dcterms:W3CDTF">2026-01-15T14:31:00Z</dcterms:modified>
</cp:coreProperties>
</file>